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1C7" w:rsidRPr="00553368" w:rsidRDefault="00FB01C7" w:rsidP="00EE4EB6">
      <w:pPr>
        <w:shd w:val="clear" w:color="auto" w:fill="FFFFFF"/>
        <w:autoSpaceDE w:val="0"/>
        <w:autoSpaceDN w:val="0"/>
        <w:adjustRightInd w:val="0"/>
        <w:ind w:left="6660"/>
        <w:jc w:val="right"/>
        <w:outlineLvl w:val="1"/>
        <w:rPr>
          <w:sz w:val="22"/>
          <w:szCs w:val="22"/>
        </w:rPr>
      </w:pPr>
      <w:r w:rsidRPr="00553368">
        <w:rPr>
          <w:sz w:val="22"/>
          <w:szCs w:val="22"/>
        </w:rPr>
        <w:t>Приложение 2</w:t>
      </w:r>
    </w:p>
    <w:p w:rsidR="00FB01C7" w:rsidRPr="003677F3" w:rsidRDefault="00FB01C7" w:rsidP="003677F3">
      <w:pPr>
        <w:shd w:val="clear" w:color="auto" w:fill="FFFFFF"/>
        <w:tabs>
          <w:tab w:val="left" w:pos="9900"/>
        </w:tabs>
        <w:autoSpaceDE w:val="0"/>
        <w:autoSpaceDN w:val="0"/>
        <w:adjustRightInd w:val="0"/>
        <w:ind w:left="6660"/>
        <w:jc w:val="right"/>
        <w:outlineLvl w:val="1"/>
        <w:rPr>
          <w:iCs/>
          <w:sz w:val="22"/>
          <w:szCs w:val="22"/>
        </w:rPr>
      </w:pPr>
      <w:r w:rsidRPr="00553368">
        <w:rPr>
          <w:sz w:val="22"/>
          <w:szCs w:val="22"/>
        </w:rPr>
        <w:t xml:space="preserve">к </w:t>
      </w:r>
      <w:r w:rsidRPr="003677F3">
        <w:rPr>
          <w:sz w:val="22"/>
          <w:szCs w:val="22"/>
        </w:rPr>
        <w:t xml:space="preserve">Муниципальной </w:t>
      </w:r>
      <w:r w:rsidRPr="003677F3">
        <w:rPr>
          <w:iCs/>
          <w:sz w:val="22"/>
          <w:szCs w:val="22"/>
        </w:rPr>
        <w:t xml:space="preserve">программе города Ржева Тверской области </w:t>
      </w:r>
    </w:p>
    <w:p w:rsidR="00FB01C7" w:rsidRPr="003677F3" w:rsidRDefault="00FB01C7" w:rsidP="003677F3">
      <w:pPr>
        <w:shd w:val="clear" w:color="auto" w:fill="FFFFFF"/>
        <w:jc w:val="right"/>
        <w:rPr>
          <w:sz w:val="22"/>
          <w:szCs w:val="22"/>
        </w:rPr>
      </w:pPr>
      <w:r w:rsidRPr="003677F3"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«Молодё</w:t>
      </w:r>
      <w:r w:rsidRPr="003677F3">
        <w:rPr>
          <w:sz w:val="22"/>
          <w:szCs w:val="22"/>
        </w:rPr>
        <w:t>жная политика и развитие туризма города Ржева                                                                                                    Тверской области» на 2018-2023 годы</w:t>
      </w:r>
    </w:p>
    <w:p w:rsidR="00FB01C7" w:rsidRPr="003677F3" w:rsidRDefault="00FB01C7" w:rsidP="00EE4EB6">
      <w:pPr>
        <w:shd w:val="clear" w:color="auto" w:fill="FFFFFF"/>
        <w:autoSpaceDE w:val="0"/>
        <w:autoSpaceDN w:val="0"/>
        <w:adjustRightInd w:val="0"/>
        <w:ind w:left="7200"/>
        <w:jc w:val="both"/>
        <w:outlineLvl w:val="1"/>
        <w:rPr>
          <w:b/>
          <w:iCs/>
          <w:sz w:val="22"/>
          <w:szCs w:val="22"/>
        </w:rPr>
      </w:pPr>
    </w:p>
    <w:p w:rsidR="00FB01C7" w:rsidRPr="00EC508B" w:rsidRDefault="00FB01C7" w:rsidP="00EE4EB6">
      <w:pPr>
        <w:shd w:val="clear" w:color="auto" w:fill="FFFFFF"/>
        <w:jc w:val="center"/>
        <w:rPr>
          <w:b/>
          <w:sz w:val="28"/>
          <w:szCs w:val="28"/>
        </w:rPr>
      </w:pPr>
      <w:r w:rsidRPr="00EC508B">
        <w:rPr>
          <w:b/>
          <w:sz w:val="28"/>
          <w:szCs w:val="28"/>
        </w:rPr>
        <w:t>Характеристика</w:t>
      </w:r>
    </w:p>
    <w:p w:rsidR="00FB01C7" w:rsidRPr="00EC508B" w:rsidRDefault="00FB01C7" w:rsidP="00EE4EB6">
      <w:pPr>
        <w:shd w:val="clear" w:color="auto" w:fill="FFFFFF"/>
        <w:jc w:val="center"/>
        <w:rPr>
          <w:b/>
          <w:sz w:val="28"/>
          <w:szCs w:val="28"/>
        </w:rPr>
      </w:pPr>
      <w:r w:rsidRPr="00EC508B">
        <w:rPr>
          <w:b/>
          <w:sz w:val="28"/>
          <w:szCs w:val="28"/>
        </w:rPr>
        <w:t>основных показателей Муниципальной программы города Ржева  Тверской области</w:t>
      </w:r>
    </w:p>
    <w:p w:rsidR="00FB01C7" w:rsidRPr="00B671D4" w:rsidRDefault="00FB01C7" w:rsidP="00B671D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«Молодё</w:t>
      </w:r>
      <w:r w:rsidRPr="00EC508B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 xml:space="preserve">ная политика и развитие туризма </w:t>
      </w:r>
      <w:r w:rsidRPr="00EC508B">
        <w:rPr>
          <w:b/>
          <w:sz w:val="28"/>
          <w:szCs w:val="28"/>
        </w:rPr>
        <w:t>города Ржева Тверской области</w:t>
      </w:r>
      <w:r>
        <w:rPr>
          <w:b/>
          <w:sz w:val="28"/>
          <w:szCs w:val="28"/>
        </w:rPr>
        <w:t>» на 2018-2023</w:t>
      </w:r>
      <w:r w:rsidRPr="00EC508B">
        <w:rPr>
          <w:b/>
          <w:sz w:val="28"/>
          <w:szCs w:val="28"/>
        </w:rPr>
        <w:t xml:space="preserve"> годы</w:t>
      </w:r>
    </w:p>
    <w:p w:rsidR="00FB01C7" w:rsidRDefault="00FB01C7" w:rsidP="001439C7">
      <w:pPr>
        <w:pStyle w:val="ConsPlusNormal"/>
        <w:ind w:firstLine="540"/>
        <w:jc w:val="both"/>
      </w:pPr>
    </w:p>
    <w:p w:rsidR="00FB01C7" w:rsidRDefault="00FB01C7" w:rsidP="001439C7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FB01C7" w:rsidRDefault="00FB01C7" w:rsidP="001439C7">
      <w:pPr>
        <w:pStyle w:val="ConsPlusNormal"/>
        <w:ind w:firstLine="540"/>
        <w:jc w:val="both"/>
      </w:pPr>
      <w:r>
        <w:t>2. Цель - цель муниципальной программы города Ржева Тверской области.</w:t>
      </w:r>
    </w:p>
    <w:p w:rsidR="00FB01C7" w:rsidRDefault="00FB01C7" w:rsidP="001439C7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FB01C7" w:rsidRDefault="00FB01C7" w:rsidP="001439C7">
      <w:pPr>
        <w:pStyle w:val="ConsPlusNormal"/>
        <w:ind w:firstLine="540"/>
        <w:jc w:val="both"/>
      </w:pPr>
      <w:r>
        <w:t>4. Задача - задача подпрограммы.</w:t>
      </w:r>
    </w:p>
    <w:p w:rsidR="00FB01C7" w:rsidRDefault="00FB01C7" w:rsidP="001439C7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FB01C7" w:rsidRPr="001F2C20" w:rsidRDefault="00FB01C7" w:rsidP="00EE4EB6">
      <w:pPr>
        <w:shd w:val="clear" w:color="auto" w:fill="FFFFFF"/>
        <w:jc w:val="both"/>
      </w:pPr>
    </w:p>
    <w:p w:rsidR="00FB01C7" w:rsidRPr="009F7A31" w:rsidRDefault="00FB01C7" w:rsidP="00EE4EB6">
      <w:pPr>
        <w:shd w:val="clear" w:color="auto" w:fill="FFFFFF"/>
        <w:jc w:val="both"/>
        <w:rPr>
          <w:sz w:val="16"/>
          <w:szCs w:val="16"/>
        </w:rPr>
      </w:pPr>
    </w:p>
    <w:tbl>
      <w:tblPr>
        <w:tblW w:w="14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/>
      </w:tblPr>
      <w:tblGrid>
        <w:gridCol w:w="5495"/>
        <w:gridCol w:w="34"/>
        <w:gridCol w:w="1242"/>
        <w:gridCol w:w="3719"/>
        <w:gridCol w:w="3864"/>
      </w:tblGrid>
      <w:tr w:rsidR="00FB01C7" w:rsidRPr="009F7A31" w:rsidTr="000D546B">
        <w:trPr>
          <w:trHeight w:val="6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905BB" w:rsidRDefault="00FB01C7" w:rsidP="000B27FD">
            <w:pPr>
              <w:shd w:val="clear" w:color="auto" w:fill="FFFFFF"/>
              <w:ind w:left="28" w:hanging="28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905BB" w:rsidRDefault="00FB01C7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 xml:space="preserve">Единица </w:t>
            </w:r>
          </w:p>
          <w:p w:rsidR="00FB01C7" w:rsidRPr="009905BB" w:rsidRDefault="00FB01C7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905BB" w:rsidRDefault="00FB01C7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905BB" w:rsidRDefault="00FB01C7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 xml:space="preserve">Источник получения информации для расчета значения </w:t>
            </w:r>
          </w:p>
          <w:p w:rsidR="00FB01C7" w:rsidRPr="009905BB" w:rsidRDefault="00FB01C7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показателя</w:t>
            </w:r>
          </w:p>
        </w:tc>
      </w:tr>
      <w:tr w:rsidR="00FB01C7" w:rsidRPr="002474CA" w:rsidTr="000D546B">
        <w:trPr>
          <w:trHeight w:val="93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905BB" w:rsidRDefault="00FB01C7" w:rsidP="0005785B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9905BB">
              <w:rPr>
                <w:b/>
                <w:sz w:val="22"/>
                <w:szCs w:val="22"/>
              </w:rPr>
              <w:t>Муниципальная программа города Ржева Тверской области «Молодёжная политика и развитие туризма города Ржева Тверской области» на 2018-2023 годы</w:t>
            </w:r>
          </w:p>
          <w:p w:rsidR="00FB01C7" w:rsidRPr="00F10CA8" w:rsidRDefault="00FB01C7" w:rsidP="003677F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2474CA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2474CA" w:rsidRDefault="00FB01C7" w:rsidP="00F10CA8">
            <w:pPr>
              <w:shd w:val="clear" w:color="auto" w:fill="FFFFFF"/>
              <w:contextualSpacing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2474CA" w:rsidRDefault="00FB01C7" w:rsidP="000B27FD">
            <w:pPr>
              <w:shd w:val="clear" w:color="auto" w:fill="FFFFFF"/>
              <w:contextualSpacing/>
              <w:jc w:val="center"/>
            </w:pPr>
          </w:p>
        </w:tc>
      </w:tr>
      <w:tr w:rsidR="00FB01C7" w:rsidRPr="002474CA" w:rsidTr="000D546B">
        <w:trPr>
          <w:trHeight w:val="8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3677F3" w:rsidRDefault="00FB01C7" w:rsidP="00F10CA8">
            <w:r w:rsidRPr="002474CA">
              <w:rPr>
                <w:b/>
                <w:bCs/>
                <w:sz w:val="22"/>
                <w:szCs w:val="22"/>
              </w:rPr>
              <w:t xml:space="preserve">Цель </w:t>
            </w:r>
            <w:r w:rsidRPr="002474CA">
              <w:rPr>
                <w:b/>
                <w:sz w:val="22"/>
                <w:szCs w:val="22"/>
              </w:rPr>
              <w:t>1</w:t>
            </w:r>
            <w:r w:rsidRPr="002474CA">
              <w:rPr>
                <w:sz w:val="22"/>
                <w:szCs w:val="22"/>
              </w:rPr>
              <w:t xml:space="preserve"> "Создание условий для гражданского становления, эффективной социализации и самореализации молодых граждан"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2474CA" w:rsidRDefault="00FB01C7" w:rsidP="000B27FD">
            <w:pPr>
              <w:shd w:val="clear" w:color="auto" w:fill="FFFFFF"/>
              <w:contextualSpacing/>
              <w:jc w:val="center"/>
            </w:pPr>
            <w:r w:rsidRPr="002474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2474CA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2474CA" w:rsidRDefault="00FB01C7" w:rsidP="000B27FD">
            <w:pPr>
              <w:shd w:val="clear" w:color="auto" w:fill="FFFFFF"/>
              <w:contextualSpacing/>
              <w:jc w:val="center"/>
            </w:pPr>
          </w:p>
        </w:tc>
      </w:tr>
      <w:tr w:rsidR="00FB01C7" w:rsidRPr="00AE0AAB" w:rsidTr="000D546B">
        <w:trPr>
          <w:trHeight w:val="8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F10CA8">
            <w:r w:rsidRPr="00AE0AAB">
              <w:rPr>
                <w:sz w:val="22"/>
                <w:szCs w:val="22"/>
              </w:rPr>
              <w:t>Показатель 1  "Доля молодых граждан г. Ржева, участвующих в мероприятиях  молодёжной политики"</w:t>
            </w:r>
          </w:p>
          <w:p w:rsidR="00FB01C7" w:rsidRPr="00AE0AAB" w:rsidRDefault="00FB01C7" w:rsidP="00F10CA8">
            <w:pPr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1439C7">
            <w:pPr>
              <w:jc w:val="center"/>
            </w:pPr>
            <w:r w:rsidRPr="00AE0AAB">
              <w:rPr>
                <w:sz w:val="22"/>
                <w:szCs w:val="22"/>
              </w:rPr>
              <w:t>%</w:t>
            </w:r>
          </w:p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5785B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Количество молодых граждан города Ржева, участвующих в мероприятиях </w:t>
            </w:r>
            <w:r>
              <w:rPr>
                <w:sz w:val="22"/>
                <w:szCs w:val="22"/>
              </w:rPr>
              <w:t>молодежной политики</w:t>
            </w:r>
            <w:r w:rsidRPr="00AE0AAB">
              <w:rPr>
                <w:sz w:val="22"/>
                <w:szCs w:val="22"/>
              </w:rPr>
              <w:t>/общее количество молодых граждан города Ржева х 100</w:t>
            </w:r>
            <w:r>
              <w:rPr>
                <w:sz w:val="22"/>
                <w:szCs w:val="22"/>
              </w:rPr>
              <w:t xml:space="preserve"> %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Ржева,</w:t>
            </w:r>
            <w:r w:rsidRPr="00AE0AAB">
              <w:rPr>
                <w:sz w:val="22"/>
                <w:szCs w:val="22"/>
              </w:rPr>
              <w:t xml:space="preserve"> подведомственных  организаций</w:t>
            </w:r>
          </w:p>
        </w:tc>
      </w:tr>
      <w:tr w:rsidR="00FB01C7" w:rsidRPr="00AE0AAB" w:rsidTr="000D546B">
        <w:trPr>
          <w:trHeight w:val="8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F10CA8">
            <w:r w:rsidRPr="00AE0AAB">
              <w:rPr>
                <w:sz w:val="22"/>
                <w:szCs w:val="22"/>
              </w:rPr>
              <w:t xml:space="preserve">Показатель 2 </w:t>
            </w:r>
            <w:r w:rsidRPr="00AE0AAB">
              <w:rPr>
                <w:iCs/>
                <w:color w:val="000000"/>
                <w:sz w:val="22"/>
                <w:szCs w:val="22"/>
              </w:rPr>
              <w:t>"</w:t>
            </w:r>
            <w:r w:rsidRPr="00AE0AAB">
              <w:rPr>
                <w:sz w:val="22"/>
                <w:szCs w:val="22"/>
              </w:rPr>
              <w:t>Уровень информированности молодежи о предоставляемых в городе Ржеве возможностях для саморазвития и самореализации</w:t>
            </w:r>
            <w:r w:rsidRPr="00AE0AAB">
              <w:rPr>
                <w:i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DF39DF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Количество молодых граждан города Ржева, информированных о предоставляемых в городе Ржеве возможностях самореализации</w:t>
            </w:r>
          </w:p>
          <w:p w:rsidR="00FB01C7" w:rsidRDefault="00FB01C7" w:rsidP="009905BB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AE0AAB">
              <w:rPr>
                <w:sz w:val="22"/>
                <w:szCs w:val="22"/>
              </w:rPr>
              <w:t>/общее количество молодых граждан города Ржева х 100</w:t>
            </w:r>
            <w:r>
              <w:rPr>
                <w:sz w:val="22"/>
                <w:szCs w:val="22"/>
              </w:rPr>
              <w:t>%</w:t>
            </w:r>
          </w:p>
          <w:p w:rsidR="00FB01C7" w:rsidRPr="00AE0AAB" w:rsidRDefault="00FB01C7" w:rsidP="009905BB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Ржева,</w:t>
            </w:r>
            <w:r w:rsidRPr="00AE0AAB">
              <w:rPr>
                <w:sz w:val="22"/>
                <w:szCs w:val="22"/>
              </w:rPr>
              <w:t xml:space="preserve"> подведомственных  организаций</w:t>
            </w:r>
          </w:p>
        </w:tc>
      </w:tr>
      <w:tr w:rsidR="00FB01C7" w:rsidRPr="00AE0AAB" w:rsidTr="000D546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Default="00FB01C7" w:rsidP="00BC0E26">
            <w:r w:rsidRPr="00AE0AAB">
              <w:rPr>
                <w:b/>
                <w:sz w:val="22"/>
                <w:szCs w:val="22"/>
              </w:rPr>
              <w:t xml:space="preserve">Цель 2 </w:t>
            </w:r>
            <w:r w:rsidRPr="00AE0AAB">
              <w:rPr>
                <w:iCs/>
                <w:color w:val="000000"/>
                <w:sz w:val="22"/>
                <w:szCs w:val="22"/>
              </w:rPr>
              <w:t>"</w:t>
            </w:r>
            <w:r w:rsidRPr="00AE0AAB">
              <w:rPr>
                <w:sz w:val="22"/>
                <w:szCs w:val="22"/>
              </w:rPr>
              <w:t>Продвижение города Ржева Тверской области на туристском рынке, обеспечивающее позитивный имидж и узнаваемость города Ржева Тверской области"</w:t>
            </w:r>
          </w:p>
          <w:p w:rsidR="00FB01C7" w:rsidRPr="00AE0AAB" w:rsidRDefault="00FB01C7" w:rsidP="00BC0E26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DF39DF">
            <w:pPr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BA0800">
            <w:pPr>
              <w:jc w:val="center"/>
            </w:pPr>
          </w:p>
        </w:tc>
      </w:tr>
      <w:tr w:rsidR="00FB01C7" w:rsidRPr="00AE0AAB" w:rsidTr="000D546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C7" w:rsidRPr="00AE0AAB" w:rsidRDefault="00FB01C7" w:rsidP="00F10CA8">
            <w:r w:rsidRPr="00AE0AAB">
              <w:rPr>
                <w:sz w:val="22"/>
                <w:szCs w:val="22"/>
              </w:rPr>
              <w:t>Показатель 1 "Количество проведенных мероприятий по улучшению туристического имиджа города Ржева 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DF39DF">
            <w:pPr>
              <w:jc w:val="center"/>
            </w:pPr>
            <w:r w:rsidRPr="00AE0AAB">
              <w:rPr>
                <w:sz w:val="22"/>
                <w:szCs w:val="22"/>
              </w:rPr>
              <w:t>ед.</w:t>
            </w:r>
          </w:p>
          <w:p w:rsidR="00FB01C7" w:rsidRPr="00AE0AAB" w:rsidRDefault="00FB01C7" w:rsidP="000B27FD">
            <w:pPr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FB01C7" w:rsidRPr="00AE0AAB" w:rsidTr="00EA5C88"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01C7" w:rsidRPr="000D546B" w:rsidRDefault="00FB01C7" w:rsidP="000D546B">
            <w:pPr>
              <w:rPr>
                <w:b/>
                <w:bCs/>
                <w:sz w:val="16"/>
                <w:szCs w:val="16"/>
              </w:rPr>
            </w:pPr>
          </w:p>
          <w:p w:rsidR="00FB01C7" w:rsidRDefault="00FB01C7" w:rsidP="000D546B">
            <w:r w:rsidRPr="00AE0AAB">
              <w:rPr>
                <w:b/>
                <w:bCs/>
                <w:sz w:val="22"/>
                <w:szCs w:val="22"/>
              </w:rPr>
              <w:t>Подпрограмма  1</w:t>
            </w:r>
            <w:r w:rsidRPr="00AE0AAB">
              <w:rPr>
                <w:sz w:val="22"/>
                <w:szCs w:val="22"/>
              </w:rPr>
              <w:t xml:space="preserve"> </w:t>
            </w:r>
            <w:r w:rsidRPr="00AE0AAB">
              <w:rPr>
                <w:b/>
                <w:bCs/>
                <w:sz w:val="22"/>
                <w:szCs w:val="22"/>
              </w:rPr>
              <w:t xml:space="preserve"> "Содействие в решении социально-экономических проблем молодых семей"</w:t>
            </w:r>
            <w:r w:rsidRPr="00AE0AAB">
              <w:rPr>
                <w:sz w:val="22"/>
                <w:szCs w:val="22"/>
              </w:rPr>
              <w:t xml:space="preserve"> </w:t>
            </w:r>
          </w:p>
          <w:p w:rsidR="00FB01C7" w:rsidRPr="000D546B" w:rsidRDefault="00FB01C7" w:rsidP="000D546B">
            <w:pPr>
              <w:rPr>
                <w:sz w:val="16"/>
                <w:szCs w:val="16"/>
              </w:rPr>
            </w:pPr>
          </w:p>
        </w:tc>
      </w:tr>
      <w:tr w:rsidR="00FB01C7" w:rsidRPr="00AE0AAB" w:rsidTr="00F10CA8">
        <w:trPr>
          <w:trHeight w:val="72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3677F3">
            <w:pPr>
              <w:rPr>
                <w:bCs/>
                <w:color w:val="000000"/>
              </w:rPr>
            </w:pPr>
            <w:r w:rsidRPr="00AE0AAB">
              <w:rPr>
                <w:b/>
                <w:bCs/>
                <w:color w:val="000000"/>
                <w:sz w:val="22"/>
                <w:szCs w:val="22"/>
              </w:rPr>
              <w:t xml:space="preserve">Задача </w:t>
            </w: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AE0AA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A45AE">
              <w:rPr>
                <w:b/>
                <w:bCs/>
                <w:color w:val="000000"/>
                <w:sz w:val="22"/>
                <w:szCs w:val="22"/>
              </w:rPr>
              <w:t>"Информирование молодых граждан о предоставляемых государством мерах поддержки молодых семей в решении жилищных проблем"</w:t>
            </w:r>
          </w:p>
          <w:p w:rsidR="00FB01C7" w:rsidRPr="00AE0AAB" w:rsidRDefault="00FB01C7" w:rsidP="00F10CA8"/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0B27FD">
            <w:pPr>
              <w:jc w:val="center"/>
            </w:pPr>
          </w:p>
        </w:tc>
      </w:tr>
      <w:tr w:rsidR="00FB01C7" w:rsidRPr="00AE0AAB" w:rsidTr="00BC0E26">
        <w:trPr>
          <w:trHeight w:val="864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9B21CD" w:rsidRDefault="00FB01C7" w:rsidP="0078279D">
            <w:pPr>
              <w:rPr>
                <w:b/>
                <w:bCs/>
                <w:color w:val="000000"/>
              </w:rPr>
            </w:pPr>
            <w:r w:rsidRPr="00BC0E26">
              <w:rPr>
                <w:i/>
                <w:iCs/>
                <w:color w:val="000000"/>
                <w:sz w:val="22"/>
                <w:szCs w:val="22"/>
              </w:rPr>
              <w:t xml:space="preserve">Показатель  </w:t>
            </w:r>
            <w:r w:rsidRPr="00BC0E26">
              <w:rPr>
                <w:iCs/>
                <w:color w:val="000000"/>
                <w:sz w:val="22"/>
                <w:szCs w:val="22"/>
              </w:rPr>
              <w:t>"</w:t>
            </w:r>
            <w:r>
              <w:rPr>
                <w:iCs/>
                <w:color w:val="000000"/>
                <w:sz w:val="22"/>
                <w:szCs w:val="22"/>
              </w:rPr>
              <w:t>Доля молодых семей,  информированных о предоставляемых  государством мерах поддержки  молодых семей  в решении жилищных проблем»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B21CD" w:rsidRDefault="00FB01C7" w:rsidP="000B27F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78279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Количество молодых </w:t>
            </w:r>
            <w:r>
              <w:rPr>
                <w:sz w:val="22"/>
                <w:szCs w:val="22"/>
              </w:rPr>
              <w:t xml:space="preserve">семей </w:t>
            </w:r>
            <w:r w:rsidRPr="00AE0AAB">
              <w:rPr>
                <w:sz w:val="22"/>
                <w:szCs w:val="22"/>
              </w:rPr>
              <w:t xml:space="preserve">города Ржева, информированных о предоставляемых </w:t>
            </w:r>
            <w:r>
              <w:rPr>
                <w:sz w:val="22"/>
                <w:szCs w:val="22"/>
              </w:rPr>
              <w:t>государством мерах поддержки  молодых семей  в решении жилищных проблем/</w:t>
            </w:r>
          </w:p>
          <w:p w:rsidR="00FB01C7" w:rsidRDefault="00FB01C7" w:rsidP="0078279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/общее количество </w:t>
            </w:r>
            <w:r>
              <w:rPr>
                <w:sz w:val="22"/>
                <w:szCs w:val="22"/>
              </w:rPr>
              <w:t>молодых семей</w:t>
            </w:r>
            <w:r w:rsidRPr="00AE0AAB">
              <w:rPr>
                <w:sz w:val="22"/>
                <w:szCs w:val="22"/>
              </w:rPr>
              <w:t xml:space="preserve"> города Ржева х 100</w:t>
            </w:r>
            <w:r>
              <w:rPr>
                <w:sz w:val="22"/>
                <w:szCs w:val="22"/>
              </w:rPr>
              <w:t xml:space="preserve"> %</w:t>
            </w:r>
          </w:p>
          <w:p w:rsidR="00FB01C7" w:rsidRPr="009B21CD" w:rsidRDefault="00FB01C7" w:rsidP="003677F3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Default="00FB01C7" w:rsidP="000B27F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3A45AE" w:rsidRDefault="00FB01C7" w:rsidP="00BC0E26">
            <w:pPr>
              <w:rPr>
                <w:b/>
              </w:rPr>
            </w:pPr>
            <w:r w:rsidRPr="00AE0AAB">
              <w:rPr>
                <w:b/>
                <w:sz w:val="22"/>
                <w:szCs w:val="22"/>
              </w:rPr>
              <w:t xml:space="preserve">Задача </w:t>
            </w:r>
            <w:r>
              <w:rPr>
                <w:b/>
                <w:sz w:val="22"/>
                <w:szCs w:val="22"/>
              </w:rPr>
              <w:t>2</w:t>
            </w:r>
            <w:r w:rsidRPr="00AE0AAB">
              <w:rPr>
                <w:sz w:val="22"/>
                <w:szCs w:val="22"/>
              </w:rPr>
              <w:t xml:space="preserve"> </w:t>
            </w:r>
            <w:r w:rsidRPr="003A45AE">
              <w:rPr>
                <w:b/>
                <w:sz w:val="22"/>
                <w:szCs w:val="22"/>
              </w:rPr>
              <w:t>"Содействие в решении</w:t>
            </w:r>
            <w:r>
              <w:rPr>
                <w:b/>
                <w:sz w:val="22"/>
                <w:szCs w:val="22"/>
              </w:rPr>
              <w:t xml:space="preserve"> жилищных проблем молодых семей</w:t>
            </w:r>
            <w:r w:rsidRPr="003A45AE">
              <w:rPr>
                <w:b/>
                <w:sz w:val="22"/>
                <w:szCs w:val="22"/>
              </w:rPr>
              <w:t>"</w:t>
            </w:r>
          </w:p>
          <w:p w:rsidR="00FB01C7" w:rsidRPr="00AE0AAB" w:rsidRDefault="00FB01C7" w:rsidP="00BC0E26">
            <w:pPr>
              <w:rPr>
                <w:bCs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16325A" w:rsidRDefault="00FB01C7" w:rsidP="00F10CA8">
            <w:pPr>
              <w:rPr>
                <w:color w:val="FF0000"/>
              </w:rPr>
            </w:pPr>
            <w:r w:rsidRPr="00AE0AAB">
              <w:rPr>
                <w:i/>
                <w:iCs/>
                <w:sz w:val="22"/>
                <w:szCs w:val="22"/>
              </w:rPr>
              <w:t xml:space="preserve">Показатель </w:t>
            </w:r>
            <w:r w:rsidRPr="00AE0AAB">
              <w:rPr>
                <w:iCs/>
                <w:sz w:val="22"/>
                <w:szCs w:val="22"/>
              </w:rPr>
              <w:t xml:space="preserve"> "Доля молодых семей, получивших жилые помещения и улучшивших жилищные условия в отчетном году, в общем числе молодых семей, состоящих на учете в качестве нуждающихся в жилых помещениях"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3677F3" w:rsidRDefault="00FB01C7" w:rsidP="000B27FD">
            <w:pPr>
              <w:jc w:val="center"/>
              <w:rPr>
                <w:color w:val="000000"/>
              </w:rPr>
            </w:pPr>
            <w:r w:rsidRPr="003677F3">
              <w:rPr>
                <w:color w:val="000000"/>
                <w:sz w:val="22"/>
                <w:szCs w:val="22"/>
              </w:rPr>
              <w:t>%</w:t>
            </w:r>
          </w:p>
          <w:p w:rsidR="00FB01C7" w:rsidRPr="003677F3" w:rsidRDefault="00FB01C7" w:rsidP="000B27F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Default="00FB01C7" w:rsidP="0005785B">
            <w:pPr>
              <w:shd w:val="clear" w:color="auto" w:fill="FFFFFF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3677F3">
              <w:rPr>
                <w:color w:val="000000"/>
                <w:sz w:val="22"/>
                <w:szCs w:val="22"/>
              </w:rPr>
              <w:t>Количество выданных свидетельств о праве на получение социальной выплаты на приобретение (строительство) жилья в рамках подпрограммы в текущем году / количество молодых семей в списке претендентов на предоставление социальных выплат молодым семьям для приобретения (строительства) жилья в рамках подпрограммы на текущий год x 100</w:t>
            </w:r>
            <w:r>
              <w:rPr>
                <w:color w:val="000000"/>
                <w:sz w:val="22"/>
                <w:szCs w:val="22"/>
              </w:rPr>
              <w:t>%</w:t>
            </w:r>
          </w:p>
          <w:p w:rsidR="00FB01C7" w:rsidRDefault="00FB01C7" w:rsidP="0005785B">
            <w:pPr>
              <w:shd w:val="clear" w:color="auto" w:fill="FFFFFF"/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  <w:p w:rsidR="00FB01C7" w:rsidRPr="003677F3" w:rsidRDefault="00FB01C7" w:rsidP="0005785B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3677F3" w:rsidRDefault="00FB01C7" w:rsidP="000B27FD">
            <w:pPr>
              <w:jc w:val="center"/>
              <w:rPr>
                <w:color w:val="000000"/>
              </w:rPr>
            </w:pPr>
            <w:r w:rsidRPr="003677F3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  <w:tr w:rsidR="00FB01C7" w:rsidRPr="00AE0AAB" w:rsidTr="000D546B">
        <w:trPr>
          <w:trHeight w:val="358"/>
        </w:trPr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01C7" w:rsidRPr="000D546B" w:rsidRDefault="00FB01C7" w:rsidP="0051578E">
            <w:pPr>
              <w:pStyle w:val="NormalWeb"/>
              <w:ind w:firstLine="0"/>
              <w:jc w:val="left"/>
              <w:rPr>
                <w:rStyle w:val="PageNumber"/>
                <w:rFonts w:ascii="Times New Roman" w:hAnsi="Times New Roman"/>
                <w:b/>
                <w:sz w:val="16"/>
                <w:szCs w:val="16"/>
              </w:rPr>
            </w:pPr>
          </w:p>
          <w:p w:rsidR="00FB01C7" w:rsidRDefault="00FB01C7" w:rsidP="000D546B">
            <w:pPr>
              <w:pStyle w:val="NormalWeb"/>
              <w:ind w:firstLine="0"/>
              <w:jc w:val="left"/>
            </w:pPr>
            <w:r w:rsidRPr="000D546B">
              <w:rPr>
                <w:rStyle w:val="PageNumber"/>
                <w:rFonts w:ascii="Times New Roman" w:hAnsi="Times New Roman"/>
                <w:b/>
                <w:sz w:val="22"/>
                <w:szCs w:val="22"/>
              </w:rPr>
              <w:t xml:space="preserve">Подпрограмма 2 </w:t>
            </w:r>
            <w:r w:rsidRPr="000D546B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  <w:highlight w:val="yellow"/>
              </w:rPr>
              <w:t>"</w:t>
            </w:r>
            <w:r w:rsidRPr="000D546B">
              <w:rPr>
                <w:rStyle w:val="PageNumber"/>
                <w:rFonts w:ascii="Times New Roman" w:hAnsi="Times New Roman"/>
                <w:b/>
                <w:sz w:val="22"/>
                <w:szCs w:val="22"/>
              </w:rPr>
              <w:t>Патриотическое и гражданское воспитание молодых граждан</w:t>
            </w:r>
            <w:r w:rsidRPr="000D546B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  <w:highlight w:val="yellow"/>
              </w:rPr>
              <w:t>"</w:t>
            </w:r>
          </w:p>
          <w:p w:rsidR="00FB01C7" w:rsidRPr="000D546B" w:rsidRDefault="00FB01C7" w:rsidP="0051578E">
            <w:pPr>
              <w:pStyle w:val="NormalWeb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3A45AE" w:rsidRDefault="00FB01C7" w:rsidP="00F10CA8">
            <w:pPr>
              <w:rPr>
                <w:b/>
                <w:color w:val="000000"/>
              </w:rPr>
            </w:pPr>
            <w:r w:rsidRPr="00AE0AAB">
              <w:rPr>
                <w:color w:val="000000"/>
                <w:sz w:val="22"/>
                <w:szCs w:val="22"/>
              </w:rPr>
              <w:t>З</w:t>
            </w:r>
            <w:r w:rsidRPr="00AE0AAB">
              <w:rPr>
                <w:b/>
                <w:bCs/>
                <w:color w:val="000000"/>
                <w:sz w:val="22"/>
                <w:szCs w:val="22"/>
              </w:rPr>
              <w:t xml:space="preserve">адача  1 </w:t>
            </w:r>
            <w:r w:rsidRPr="00AE0AAB">
              <w:rPr>
                <w:color w:val="000000"/>
                <w:sz w:val="22"/>
                <w:szCs w:val="22"/>
              </w:rPr>
              <w:t xml:space="preserve"> </w:t>
            </w:r>
            <w:r w:rsidRPr="003A45AE">
              <w:rPr>
                <w:b/>
                <w:color w:val="000000"/>
                <w:sz w:val="22"/>
                <w:szCs w:val="22"/>
              </w:rPr>
              <w:t>"Содействие развитию гражданско-патриотического и духовно-нравственного воспитания молодежи"</w:t>
            </w:r>
          </w:p>
          <w:p w:rsidR="00FB01C7" w:rsidRPr="00AE0AAB" w:rsidRDefault="00FB01C7" w:rsidP="00F10CA8">
            <w:pPr>
              <w:rPr>
                <w:rStyle w:val="PageNumber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9B21CD" w:rsidRDefault="00FB01C7" w:rsidP="00F10CA8">
            <w:pPr>
              <w:rPr>
                <w:color w:val="000000"/>
              </w:rPr>
            </w:pPr>
            <w:r w:rsidRPr="009B21CD">
              <w:rPr>
                <w:i/>
                <w:iCs/>
                <w:color w:val="000000"/>
                <w:sz w:val="22"/>
                <w:szCs w:val="22"/>
              </w:rPr>
              <w:t xml:space="preserve">Показатель  </w:t>
            </w:r>
            <w:r w:rsidRPr="009B21CD">
              <w:rPr>
                <w:iCs/>
                <w:color w:val="000000"/>
                <w:sz w:val="22"/>
                <w:szCs w:val="22"/>
              </w:rPr>
              <w:t>"Доля граждан, принявших участие в мероприятиях гражданско-патриотической и духовно-нравственной направленности"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B21CD" w:rsidRDefault="00FB01C7" w:rsidP="000B27FD">
            <w:pPr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B21CD" w:rsidRDefault="00FB01C7" w:rsidP="00BC0E26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Количество молодых граждан в городе Ржеве, принявших участие  в мероприятиях гражданско-патриотической  и духовно-нравственной  направленности / общее количество молодых граждан в городе Ржеве x 100</w:t>
            </w:r>
            <w:r>
              <w:rPr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9B21CD" w:rsidRDefault="00FB01C7" w:rsidP="000B27FD">
            <w:pPr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3A45AE" w:rsidRDefault="00FB01C7" w:rsidP="00F10CA8">
            <w:pPr>
              <w:rPr>
                <w:b/>
                <w:color w:val="000000"/>
              </w:rPr>
            </w:pPr>
            <w:r w:rsidRPr="003A45AE">
              <w:rPr>
                <w:b/>
                <w:bCs/>
                <w:color w:val="000000"/>
                <w:sz w:val="22"/>
                <w:szCs w:val="22"/>
              </w:rPr>
              <w:t xml:space="preserve">Задача  2 </w:t>
            </w:r>
            <w:r w:rsidRPr="003A45AE">
              <w:rPr>
                <w:b/>
                <w:color w:val="000000"/>
                <w:sz w:val="22"/>
                <w:szCs w:val="22"/>
              </w:rPr>
              <w:t xml:space="preserve"> "Организация деятельности объектов патриотической направленности"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0B27FD">
            <w:pPr>
              <w:jc w:val="center"/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C7" w:rsidRDefault="00FB01C7" w:rsidP="00BC0E26">
            <w:pPr>
              <w:rPr>
                <w:iCs/>
                <w:color w:val="000000"/>
              </w:rPr>
            </w:pPr>
            <w:r w:rsidRPr="009B21CD">
              <w:rPr>
                <w:i/>
                <w:iCs/>
                <w:color w:val="000000"/>
                <w:sz w:val="22"/>
                <w:szCs w:val="22"/>
              </w:rPr>
              <w:t>Показатель</w:t>
            </w:r>
            <w:r w:rsidRPr="009B21CD">
              <w:rPr>
                <w:iCs/>
                <w:color w:val="000000"/>
                <w:sz w:val="22"/>
                <w:szCs w:val="22"/>
              </w:rPr>
              <w:t xml:space="preserve"> "Содействие развитию гражданско-патриотического и духовно-нравственного воспитания молодёжи"</w:t>
            </w:r>
          </w:p>
          <w:p w:rsidR="00FB01C7" w:rsidRPr="00AE0AAB" w:rsidRDefault="00FB01C7" w:rsidP="00BC0E26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>да – 1</w:t>
            </w:r>
          </w:p>
          <w:p w:rsidR="00FB01C7" w:rsidRPr="00AE0AAB" w:rsidRDefault="00FB01C7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нет – 0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0B27FD">
            <w:pPr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FB01C7" w:rsidRPr="00AE0AAB" w:rsidTr="000D546B"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01C7" w:rsidRPr="000D546B" w:rsidRDefault="00FB01C7" w:rsidP="0051578E">
            <w:pPr>
              <w:pStyle w:val="NormalWeb"/>
              <w:ind w:firstLine="0"/>
              <w:jc w:val="left"/>
              <w:rPr>
                <w:rStyle w:val="PageNumber"/>
                <w:rFonts w:ascii="Times New Roman" w:hAnsi="Times New Roman"/>
                <w:b/>
                <w:sz w:val="16"/>
                <w:szCs w:val="16"/>
              </w:rPr>
            </w:pPr>
          </w:p>
          <w:p w:rsidR="00FB01C7" w:rsidRDefault="00FB01C7" w:rsidP="000D546B">
            <w:pPr>
              <w:pStyle w:val="NormalWeb"/>
              <w:ind w:firstLine="0"/>
              <w:jc w:val="left"/>
            </w:pPr>
            <w:r w:rsidRPr="00AE0AAB">
              <w:rPr>
                <w:rStyle w:val="PageNumber"/>
                <w:rFonts w:ascii="Times New Roman" w:hAnsi="Times New Roman"/>
                <w:b/>
                <w:sz w:val="22"/>
                <w:szCs w:val="22"/>
              </w:rPr>
              <w:t xml:space="preserve">Подпрограмма 3 </w:t>
            </w:r>
            <w:r w:rsidRPr="00AE0AAB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"</w:t>
            </w:r>
            <w:r w:rsidRPr="00AE0AAB">
              <w:rPr>
                <w:rStyle w:val="PageNumber"/>
                <w:rFonts w:ascii="Times New Roman" w:hAnsi="Times New Roman"/>
                <w:b/>
                <w:sz w:val="22"/>
                <w:szCs w:val="22"/>
              </w:rPr>
              <w:t>Вовлечение молодёжи в общественно-политическую, социально-экономическую и культурную жизнь общества"</w:t>
            </w:r>
          </w:p>
          <w:p w:rsidR="00FB01C7" w:rsidRPr="000D546B" w:rsidRDefault="00FB01C7" w:rsidP="0051578E">
            <w:pPr>
              <w:pStyle w:val="NormalWeb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0D546B">
            <w:pPr>
              <w:rPr>
                <w:rStyle w:val="PageNumber"/>
                <w:b/>
                <w:bCs/>
              </w:rPr>
            </w:pPr>
            <w:r w:rsidRPr="00AE0AAB">
              <w:rPr>
                <w:b/>
                <w:bCs/>
                <w:sz w:val="22"/>
                <w:szCs w:val="22"/>
              </w:rPr>
              <w:t xml:space="preserve">Задача 1 </w:t>
            </w:r>
            <w:r w:rsidRPr="005F2CD4">
              <w:rPr>
                <w:b/>
                <w:bCs/>
                <w:sz w:val="22"/>
                <w:szCs w:val="22"/>
              </w:rPr>
              <w:t>"Поддержка общественно значимых молодежных инициатив и развитие молодежного самоуправления"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</w:tr>
      <w:tr w:rsidR="00FB01C7" w:rsidRPr="00AE0AAB" w:rsidTr="00F10CA8">
        <w:trPr>
          <w:trHeight w:val="84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9B21CD" w:rsidRDefault="00FB01C7" w:rsidP="0078279D">
            <w:pPr>
              <w:rPr>
                <w:rStyle w:val="PageNumber"/>
                <w:color w:val="000000"/>
              </w:rPr>
            </w:pPr>
            <w:r w:rsidRPr="009B21CD">
              <w:rPr>
                <w:i/>
                <w:iCs/>
                <w:color w:val="000000"/>
                <w:sz w:val="22"/>
                <w:szCs w:val="22"/>
              </w:rPr>
              <w:t xml:space="preserve">Показатель </w:t>
            </w:r>
            <w:r w:rsidRPr="009B21CD">
              <w:rPr>
                <w:iCs/>
                <w:color w:val="000000"/>
                <w:sz w:val="22"/>
                <w:szCs w:val="22"/>
              </w:rPr>
              <w:t>"</w:t>
            </w:r>
            <w:r w:rsidRPr="0078279D">
              <w:rPr>
                <w:iCs/>
                <w:color w:val="000000"/>
                <w:sz w:val="22"/>
                <w:szCs w:val="22"/>
              </w:rPr>
              <w:t xml:space="preserve">Доля молодежи, принимающей активное участие </w:t>
            </w:r>
            <w:r w:rsidRPr="0078279D">
              <w:rPr>
                <w:rStyle w:val="PageNumber"/>
                <w:sz w:val="22"/>
                <w:szCs w:val="22"/>
              </w:rPr>
              <w:t>в</w:t>
            </w:r>
            <w:r>
              <w:rPr>
                <w:rStyle w:val="PageNumber"/>
                <w:sz w:val="22"/>
                <w:szCs w:val="22"/>
              </w:rPr>
              <w:t xml:space="preserve"> развитии</w:t>
            </w:r>
            <w:r w:rsidRPr="0078279D">
              <w:rPr>
                <w:rStyle w:val="PageNumber"/>
                <w:sz w:val="22"/>
                <w:szCs w:val="22"/>
              </w:rPr>
              <w:t xml:space="preserve"> общественно-политической, социально-экономической и культурной жизни общества</w:t>
            </w:r>
            <w:r w:rsidRPr="0078279D">
              <w:rPr>
                <w:iCs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B21CD" w:rsidRDefault="00FB01C7" w:rsidP="000B27FD">
            <w:pPr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Default="00FB01C7" w:rsidP="000D546B">
            <w:pPr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 xml:space="preserve">Количество молодежи в городе Ржеве, </w:t>
            </w:r>
            <w:r w:rsidRPr="0078279D">
              <w:rPr>
                <w:iCs/>
                <w:color w:val="000000"/>
                <w:sz w:val="22"/>
                <w:szCs w:val="22"/>
              </w:rPr>
              <w:t xml:space="preserve">принимающей активное участие </w:t>
            </w:r>
            <w:r w:rsidRPr="0078279D">
              <w:rPr>
                <w:rStyle w:val="PageNumber"/>
                <w:sz w:val="22"/>
                <w:szCs w:val="22"/>
              </w:rPr>
              <w:t>в общественно-политической, социально-экономической и культурной жизни общества</w:t>
            </w:r>
            <w:r w:rsidRPr="0078279D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9B21CD">
              <w:rPr>
                <w:color w:val="000000"/>
                <w:sz w:val="22"/>
                <w:szCs w:val="22"/>
              </w:rPr>
              <w:t>/ общее количество молодежи в городе Ржеве x 100</w:t>
            </w:r>
            <w:r>
              <w:rPr>
                <w:color w:val="000000"/>
                <w:sz w:val="22"/>
                <w:szCs w:val="22"/>
              </w:rPr>
              <w:t xml:space="preserve"> %</w:t>
            </w:r>
          </w:p>
          <w:p w:rsidR="00FB01C7" w:rsidRPr="009B21CD" w:rsidRDefault="00FB01C7" w:rsidP="000D546B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9B21CD" w:rsidRDefault="00FB01C7" w:rsidP="000B27FD">
            <w:pPr>
              <w:contextualSpacing/>
              <w:jc w:val="center"/>
              <w:rPr>
                <w:color w:val="000000"/>
              </w:rPr>
            </w:pPr>
            <w:r w:rsidRPr="009B21CD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F10CA8">
            <w:pPr>
              <w:rPr>
                <w:rStyle w:val="PageNumber"/>
                <w:b/>
                <w:bCs/>
              </w:rPr>
            </w:pPr>
            <w:r w:rsidRPr="00AE0AAB">
              <w:rPr>
                <w:b/>
                <w:bCs/>
                <w:sz w:val="22"/>
                <w:szCs w:val="22"/>
              </w:rPr>
              <w:t xml:space="preserve">Задача 2 </w:t>
            </w:r>
            <w:r w:rsidRPr="005F2CD4">
              <w:rPr>
                <w:b/>
                <w:bCs/>
                <w:sz w:val="22"/>
                <w:szCs w:val="22"/>
              </w:rPr>
              <w:t>"Повышение социальной активности молодежи, формирование у нее готовности к участию в общественно-политической жизни города, области,  привлечение представителей молодежи к реализации городской молодежной политики"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F10CA8">
            <w:pPr>
              <w:rPr>
                <w:rStyle w:val="PageNumber"/>
              </w:rPr>
            </w:pPr>
            <w:r w:rsidRPr="00AE0AAB">
              <w:rPr>
                <w:i/>
                <w:iCs/>
                <w:sz w:val="22"/>
                <w:szCs w:val="22"/>
              </w:rPr>
              <w:t xml:space="preserve">Показатель </w:t>
            </w:r>
            <w:r w:rsidRPr="00AE0AAB">
              <w:rPr>
                <w:iCs/>
                <w:sz w:val="22"/>
                <w:szCs w:val="22"/>
              </w:rPr>
              <w:t>"Количество участников фестивалей, конкурсов различного уровня"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contextualSpacing/>
              <w:jc w:val="center"/>
            </w:pPr>
            <w:r w:rsidRPr="00AE0AAB">
              <w:rPr>
                <w:sz w:val="22"/>
                <w:szCs w:val="22"/>
              </w:rPr>
              <w:t>человек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BC0E26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FB01C7" w:rsidRPr="00AE0AAB" w:rsidTr="000D546B"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01C7" w:rsidRPr="000D546B" w:rsidRDefault="00FB01C7" w:rsidP="000B27FD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  <w:p w:rsidR="00FB01C7" w:rsidRDefault="00FB01C7" w:rsidP="000D546B">
            <w:pPr>
              <w:contextualSpacing/>
              <w:rPr>
                <w:b/>
                <w:bCs/>
              </w:rPr>
            </w:pPr>
            <w:r w:rsidRPr="00AE0AAB">
              <w:rPr>
                <w:b/>
                <w:bCs/>
                <w:sz w:val="22"/>
                <w:szCs w:val="22"/>
              </w:rPr>
              <w:t>Подпрограмма 4 "Развитие туризма города Ржева Тверской области"</w:t>
            </w:r>
          </w:p>
          <w:p w:rsidR="00FB01C7" w:rsidRPr="000D546B" w:rsidRDefault="00FB01C7" w:rsidP="000B27FD">
            <w:pPr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5F2CD4" w:rsidRDefault="00FB01C7" w:rsidP="00F10CA8">
            <w:pPr>
              <w:rPr>
                <w:b/>
                <w:bCs/>
              </w:rPr>
            </w:pPr>
            <w:r w:rsidRPr="00AE0AAB">
              <w:rPr>
                <w:b/>
                <w:bCs/>
                <w:sz w:val="22"/>
                <w:szCs w:val="22"/>
              </w:rPr>
              <w:t>Задача  1</w:t>
            </w:r>
            <w:r w:rsidRPr="00AE0AAB">
              <w:rPr>
                <w:bCs/>
                <w:sz w:val="22"/>
                <w:szCs w:val="22"/>
              </w:rPr>
              <w:t xml:space="preserve">  </w:t>
            </w:r>
            <w:r w:rsidRPr="005F2CD4">
              <w:rPr>
                <w:b/>
                <w:bCs/>
                <w:sz w:val="22"/>
                <w:szCs w:val="22"/>
              </w:rPr>
              <w:t>"Создание благоприятных условий для развития туризма"</w:t>
            </w:r>
          </w:p>
          <w:p w:rsidR="00FB01C7" w:rsidRPr="00AE0AAB" w:rsidRDefault="00FB01C7" w:rsidP="00F10CA8">
            <w:pPr>
              <w:rPr>
                <w:iCs/>
                <w:color w:val="C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05785B">
            <w:r w:rsidRPr="00AE0AAB">
              <w:rPr>
                <w:i/>
                <w:iCs/>
                <w:sz w:val="22"/>
                <w:szCs w:val="22"/>
              </w:rPr>
              <w:t xml:space="preserve">Показатель </w:t>
            </w:r>
            <w:r w:rsidRPr="00AE0AAB">
              <w:rPr>
                <w:iCs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Доля фактически израсходованных средств, направленных на создание благоприятных условий для развития туризма</w:t>
            </w:r>
            <w:r w:rsidRPr="00AE0AAB">
              <w:rPr>
                <w:sz w:val="22"/>
                <w:szCs w:val="22"/>
              </w:rPr>
              <w:t>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BC0E26">
            <w:pPr>
              <w:jc w:val="center"/>
            </w:pPr>
            <w:r>
              <w:rPr>
                <w:sz w:val="22"/>
                <w:szCs w:val="22"/>
              </w:rPr>
              <w:t>%</w:t>
            </w:r>
            <w:r w:rsidRPr="00AE0AAB">
              <w:rPr>
                <w:sz w:val="22"/>
                <w:szCs w:val="22"/>
              </w:rPr>
              <w:t>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Default="00FB01C7" w:rsidP="000D546B">
            <w:pPr>
              <w:shd w:val="clear" w:color="auto" w:fill="FFFFFF"/>
              <w:contextualSpacing/>
              <w:jc w:val="center"/>
            </w:pPr>
            <w:r>
              <w:rPr>
                <w:sz w:val="22"/>
                <w:szCs w:val="22"/>
              </w:rPr>
              <w:t xml:space="preserve">Фактически израсходованные средства, выделенные на создание благоприятных условий для развития туризма / выделенные денежные средства на создание благоприятных условий для развития туризма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 100 </w:t>
            </w:r>
          </w:p>
          <w:p w:rsidR="00FB01C7" w:rsidRPr="00AE0AAB" w:rsidRDefault="00FB01C7" w:rsidP="000D546B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05785B">
            <w:pPr>
              <w:rPr>
                <w:b/>
                <w:bCs/>
              </w:rPr>
            </w:pPr>
            <w:r w:rsidRPr="00AE0AAB">
              <w:rPr>
                <w:b/>
                <w:bCs/>
                <w:sz w:val="22"/>
                <w:szCs w:val="22"/>
              </w:rPr>
              <w:t xml:space="preserve">Задача  2  </w:t>
            </w:r>
            <w:r w:rsidRPr="005F2CD4">
              <w:rPr>
                <w:b/>
                <w:bCs/>
                <w:sz w:val="22"/>
                <w:szCs w:val="22"/>
              </w:rPr>
              <w:t>"Повышение конкурентоспособности городского туристского продукта, проведение  рекламы и мероприятий, направленных на улучшение имиджа и рекламы города Ржева"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</w:tr>
      <w:tr w:rsidR="00FB01C7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1C7" w:rsidRPr="00AE0AAB" w:rsidRDefault="00FB01C7" w:rsidP="000D546B">
            <w:r w:rsidRPr="00AE0AAB">
              <w:rPr>
                <w:i/>
                <w:iCs/>
                <w:sz w:val="22"/>
                <w:szCs w:val="22"/>
              </w:rPr>
              <w:t xml:space="preserve">Показатель  </w:t>
            </w:r>
            <w:r w:rsidRPr="00AE0AAB">
              <w:rPr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Количество проведенных мероприятий</w:t>
            </w:r>
            <w:r w:rsidRPr="00AE0AAB">
              <w:rPr>
                <w:sz w:val="22"/>
                <w:szCs w:val="22"/>
              </w:rPr>
              <w:t>"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jc w:val="center"/>
            </w:pPr>
            <w:r w:rsidRPr="00AE0AAB">
              <w:rPr>
                <w:sz w:val="22"/>
                <w:szCs w:val="22"/>
              </w:rPr>
              <w:t>ед.</w:t>
            </w:r>
          </w:p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1C7" w:rsidRPr="00AE0AAB" w:rsidRDefault="00FB01C7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</w:tbl>
    <w:p w:rsidR="00FB01C7" w:rsidRPr="00AE0AAB" w:rsidRDefault="00FB01C7">
      <w:pPr>
        <w:rPr>
          <w:sz w:val="22"/>
          <w:szCs w:val="22"/>
        </w:rPr>
      </w:pPr>
    </w:p>
    <w:sectPr w:rsidR="00FB01C7" w:rsidRPr="00AE0AAB" w:rsidSect="00B671D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505BA"/>
    <w:multiLevelType w:val="hybridMultilevel"/>
    <w:tmpl w:val="8F74E324"/>
    <w:lvl w:ilvl="0" w:tplc="87D8F5A6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EB6"/>
    <w:rsid w:val="0005785B"/>
    <w:rsid w:val="000674DB"/>
    <w:rsid w:val="000B27FD"/>
    <w:rsid w:val="000D546B"/>
    <w:rsid w:val="00114886"/>
    <w:rsid w:val="001439C7"/>
    <w:rsid w:val="0016325A"/>
    <w:rsid w:val="001722B2"/>
    <w:rsid w:val="00172949"/>
    <w:rsid w:val="001C1CC0"/>
    <w:rsid w:val="001C7E4E"/>
    <w:rsid w:val="001F2C20"/>
    <w:rsid w:val="002474CA"/>
    <w:rsid w:val="00311857"/>
    <w:rsid w:val="003677F3"/>
    <w:rsid w:val="00371024"/>
    <w:rsid w:val="003A45AE"/>
    <w:rsid w:val="00441FC3"/>
    <w:rsid w:val="004E250C"/>
    <w:rsid w:val="0051578E"/>
    <w:rsid w:val="00553368"/>
    <w:rsid w:val="00575EE6"/>
    <w:rsid w:val="00590EAB"/>
    <w:rsid w:val="005A1E43"/>
    <w:rsid w:val="005B7BC6"/>
    <w:rsid w:val="005F2CD4"/>
    <w:rsid w:val="006301D2"/>
    <w:rsid w:val="006E6E7D"/>
    <w:rsid w:val="00773BF1"/>
    <w:rsid w:val="007764E3"/>
    <w:rsid w:val="0078279D"/>
    <w:rsid w:val="0079211E"/>
    <w:rsid w:val="007F5ADB"/>
    <w:rsid w:val="00841707"/>
    <w:rsid w:val="00842931"/>
    <w:rsid w:val="00897403"/>
    <w:rsid w:val="009905BB"/>
    <w:rsid w:val="009B21CD"/>
    <w:rsid w:val="009C09CD"/>
    <w:rsid w:val="009F7A31"/>
    <w:rsid w:val="00A61F2E"/>
    <w:rsid w:val="00AE0AAB"/>
    <w:rsid w:val="00AE1BCC"/>
    <w:rsid w:val="00B671D4"/>
    <w:rsid w:val="00B76B23"/>
    <w:rsid w:val="00BA0800"/>
    <w:rsid w:val="00BB0708"/>
    <w:rsid w:val="00BB6CB3"/>
    <w:rsid w:val="00BC0E26"/>
    <w:rsid w:val="00C56A62"/>
    <w:rsid w:val="00CA4CBF"/>
    <w:rsid w:val="00DB4EDA"/>
    <w:rsid w:val="00DE0107"/>
    <w:rsid w:val="00DF39DF"/>
    <w:rsid w:val="00E03646"/>
    <w:rsid w:val="00E9393E"/>
    <w:rsid w:val="00EA5C88"/>
    <w:rsid w:val="00EA78F6"/>
    <w:rsid w:val="00EB0A86"/>
    <w:rsid w:val="00EC508B"/>
    <w:rsid w:val="00EE4EB6"/>
    <w:rsid w:val="00F10CA8"/>
    <w:rsid w:val="00FA1758"/>
    <w:rsid w:val="00FB01C7"/>
    <w:rsid w:val="00FD0364"/>
    <w:rsid w:val="00FE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E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E4EB6"/>
    <w:rPr>
      <w:rFonts w:cs="Times New Roman"/>
    </w:rPr>
  </w:style>
  <w:style w:type="paragraph" w:styleId="NormalWeb">
    <w:name w:val="Normal (Web)"/>
    <w:basedOn w:val="Normal"/>
    <w:uiPriority w:val="99"/>
    <w:rsid w:val="00EE4EB6"/>
    <w:pPr>
      <w:spacing w:after="60"/>
      <w:ind w:firstLine="400"/>
      <w:jc w:val="both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1439C7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257</TotalTime>
  <Pages>4</Pages>
  <Words>989</Words>
  <Characters>5643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Пользовтель</dc:creator>
  <cp:keywords/>
  <dc:description/>
  <cp:lastModifiedBy>mahinistka</cp:lastModifiedBy>
  <cp:revision>27</cp:revision>
  <cp:lastPrinted>2018-02-26T12:58:00Z</cp:lastPrinted>
  <dcterms:created xsi:type="dcterms:W3CDTF">2017-06-30T07:44:00Z</dcterms:created>
  <dcterms:modified xsi:type="dcterms:W3CDTF">2018-02-26T13:00:00Z</dcterms:modified>
</cp:coreProperties>
</file>